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33EF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3EF4">
              <w:rPr>
                <w:b/>
                <w:sz w:val="26"/>
                <w:szCs w:val="26"/>
                <w:lang w:val="en-US"/>
              </w:rPr>
              <w:t>203C_145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33EF4" w:rsidRDefault="00113EB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33EF4">
              <w:rPr>
                <w:b/>
                <w:sz w:val="26"/>
                <w:szCs w:val="26"/>
                <w:lang w:val="en-US"/>
              </w:rPr>
              <w:t>2103018</w:t>
            </w:r>
            <w:r w:rsidR="00C44B8B" w:rsidRPr="00433EF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A74C5">
        <w:rPr>
          <w:b/>
          <w:sz w:val="26"/>
          <w:szCs w:val="26"/>
        </w:rPr>
        <w:t>(</w:t>
      </w:r>
      <w:r w:rsidR="00113EB0" w:rsidRPr="000335C6">
        <w:rPr>
          <w:b/>
          <w:sz w:val="26"/>
          <w:szCs w:val="26"/>
        </w:rPr>
        <w:t>Кронштейн КС1 ЛЭП</w:t>
      </w:r>
      <w:r w:rsidR="00442712">
        <w:rPr>
          <w:b/>
          <w:sz w:val="26"/>
          <w:szCs w:val="26"/>
        </w:rPr>
        <w:t xml:space="preserve"> </w:t>
      </w:r>
      <w:r w:rsidR="00113EB0" w:rsidRPr="000335C6">
        <w:rPr>
          <w:b/>
          <w:sz w:val="26"/>
          <w:szCs w:val="26"/>
        </w:rPr>
        <w:t>98.10-12</w:t>
      </w:r>
      <w:r w:rsidR="000A74C5">
        <w:rPr>
          <w:b/>
          <w:sz w:val="26"/>
          <w:szCs w:val="26"/>
        </w:rPr>
        <w:t>)</w:t>
      </w:r>
      <w:r w:rsidR="00A625D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625D5">
        <w:rPr>
          <w:b/>
          <w:sz w:val="26"/>
          <w:szCs w:val="26"/>
          <w:u w:val="single"/>
        </w:rPr>
        <w:t>203</w:t>
      </w:r>
      <w:r w:rsidR="00F115B9" w:rsidRPr="00A625D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7E072E">
        <w:rPr>
          <w:sz w:val="24"/>
          <w:szCs w:val="24"/>
        </w:rPr>
        <w:t>требованиям</w:t>
      </w:r>
      <w:r w:rsidR="001759FB" w:rsidRPr="007E072E">
        <w:rPr>
          <w:color w:val="FF0000"/>
          <w:sz w:val="24"/>
          <w:szCs w:val="24"/>
        </w:rPr>
        <w:t> </w:t>
      </w:r>
      <w:bookmarkStart w:id="1" w:name="Поле4"/>
      <w:r w:rsidR="000335C6" w:rsidRPr="007E072E">
        <w:rPr>
          <w:sz w:val="24"/>
          <w:szCs w:val="24"/>
        </w:rPr>
        <w:t>Т</w:t>
      </w:r>
      <w:r w:rsidR="00113EB0" w:rsidRPr="007E072E">
        <w:rPr>
          <w:sz w:val="24"/>
          <w:szCs w:val="24"/>
        </w:rPr>
        <w:t>ипо</w:t>
      </w:r>
      <w:r w:rsidR="000335C6" w:rsidRPr="007E072E">
        <w:rPr>
          <w:sz w:val="24"/>
          <w:szCs w:val="24"/>
        </w:rPr>
        <w:t xml:space="preserve">вого проекта </w:t>
      </w:r>
      <w:r w:rsidR="007E072E" w:rsidRPr="007E072E">
        <w:rPr>
          <w:sz w:val="24"/>
          <w:szCs w:val="24"/>
        </w:rPr>
        <w:t>ЛЭП 98.10-12</w:t>
      </w:r>
      <w:bookmarkEnd w:id="1"/>
      <w:r w:rsidR="00251CD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625D5" w:rsidRDefault="00A625D5" w:rsidP="00251C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625D5" w:rsidRDefault="00A625D5" w:rsidP="00A625D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625D5" w:rsidRDefault="00A625D5" w:rsidP="00A625D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625D5" w:rsidRDefault="00A625D5" w:rsidP="00A625D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625D5" w:rsidRDefault="00A625D5" w:rsidP="00A625D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625D5" w:rsidRDefault="00A625D5" w:rsidP="00A625D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625D5" w:rsidRDefault="00A625D5" w:rsidP="00A625D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625D5" w:rsidRDefault="00251CD8" w:rsidP="00A625D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E072E">
        <w:rPr>
          <w:sz w:val="24"/>
          <w:szCs w:val="24"/>
        </w:rPr>
        <w:t>Типового проекта ЛЭП 98.10-12</w:t>
      </w:r>
      <w:r w:rsidR="00A625D5">
        <w:rPr>
          <w:sz w:val="26"/>
          <w:szCs w:val="26"/>
        </w:rPr>
        <w:t>;</w:t>
      </w:r>
    </w:p>
    <w:p w:rsidR="00A625D5" w:rsidRDefault="00A625D5" w:rsidP="00A625D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625D5" w:rsidRDefault="00A625D5" w:rsidP="00A625D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625D5" w:rsidRDefault="00A625D5" w:rsidP="00A625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625D5" w:rsidRDefault="00A625D5" w:rsidP="00A625D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625D5" w:rsidRDefault="00A625D5" w:rsidP="00251C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25D5" w:rsidRDefault="00A625D5" w:rsidP="00251C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25D5" w:rsidRDefault="00A625D5" w:rsidP="00251C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625D5" w:rsidRDefault="00A625D5" w:rsidP="00A625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625D5" w:rsidRDefault="00A625D5" w:rsidP="00A625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625D5" w:rsidRDefault="00A625D5" w:rsidP="00A625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625D5" w:rsidRDefault="00A625D5" w:rsidP="00251CD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625D5" w:rsidRDefault="00A625D5" w:rsidP="00A625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625D5" w:rsidRDefault="00A625D5" w:rsidP="00A625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A9A" w:rsidRDefault="00F12A9A">
      <w:r>
        <w:separator/>
      </w:r>
    </w:p>
  </w:endnote>
  <w:endnote w:type="continuationSeparator" w:id="0">
    <w:p w:rsidR="00F12A9A" w:rsidRDefault="00F1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A9A" w:rsidRDefault="00F12A9A">
      <w:r>
        <w:separator/>
      </w:r>
    </w:p>
  </w:footnote>
  <w:footnote w:type="continuationSeparator" w:id="0">
    <w:p w:rsidR="00F12A9A" w:rsidRDefault="00F12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408DFB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B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C6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A74C5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EB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B34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CD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14A"/>
    <w:rsid w:val="003D02A2"/>
    <w:rsid w:val="003D1ACA"/>
    <w:rsid w:val="003D224E"/>
    <w:rsid w:val="003D3A7A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F4"/>
    <w:rsid w:val="00435F58"/>
    <w:rsid w:val="00437205"/>
    <w:rsid w:val="0043769D"/>
    <w:rsid w:val="00437D8C"/>
    <w:rsid w:val="00440D61"/>
    <w:rsid w:val="00440D8B"/>
    <w:rsid w:val="0044147D"/>
    <w:rsid w:val="00442712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78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53C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72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5D5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4855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2AB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D47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C8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332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2A9A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78561D-1664-4218-8372-4D5D69D4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AFBC4-1492-4EC8-9A20-B9FEC6063AC8}"/>
</file>

<file path=customXml/itemProps2.xml><?xml version="1.0" encoding="utf-8"?>
<ds:datastoreItem xmlns:ds="http://schemas.openxmlformats.org/officeDocument/2006/customXml" ds:itemID="{B554AC07-26FE-484D-A10A-B9173790EC29}"/>
</file>

<file path=customXml/itemProps3.xml><?xml version="1.0" encoding="utf-8"?>
<ds:datastoreItem xmlns:ds="http://schemas.openxmlformats.org/officeDocument/2006/customXml" ds:itemID="{A63F6893-482A-49C6-BFA0-ABADA020E43A}"/>
</file>

<file path=customXml/itemProps4.xml><?xml version="1.0" encoding="utf-8"?>
<ds:datastoreItem xmlns:ds="http://schemas.openxmlformats.org/officeDocument/2006/customXml" ds:itemID="{85E4D461-B211-4781-A673-B5E5CF26715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43</TotalTime>
  <Pages>1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2015-04-27T11:25:00Z</dcterms:created>
  <dcterms:modified xsi:type="dcterms:W3CDTF">2015-09-25T06:35:00Z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